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2AAF" w:rsidRPr="007B65CC" w:rsidRDefault="00B021FB" w:rsidP="00745E94">
      <w:pPr>
        <w:pStyle w:val="VELKY"/>
        <w:rPr>
          <w:sz w:val="36"/>
          <w:szCs w:val="36"/>
        </w:rPr>
      </w:pPr>
      <w:r>
        <w:rPr>
          <w:sz w:val="36"/>
          <w:szCs w:val="36"/>
        </w:rPr>
        <w:t xml:space="preserve">Dělení </w:t>
      </w:r>
      <w:r w:rsidR="00335A45" w:rsidRPr="00335A45">
        <w:rPr>
          <w:sz w:val="36"/>
          <w:szCs w:val="36"/>
        </w:rPr>
        <w:t>Čtverce</w:t>
      </w:r>
      <w:r w:rsidR="00335A45">
        <w:rPr>
          <w:sz w:val="36"/>
          <w:szCs w:val="36"/>
        </w:rPr>
        <w:t xml:space="preserve"> </w:t>
      </w:r>
    </w:p>
    <w:tbl>
      <w:tblPr>
        <w:tblW w:w="9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289"/>
      </w:tblGrid>
      <w:tr w:rsidR="00192AAF" w:rsidRPr="00622BA9" w:rsidTr="003E5F80">
        <w:trPr>
          <w:trHeight w:val="184"/>
        </w:trPr>
        <w:tc>
          <w:tcPr>
            <w:tcW w:w="9289" w:type="dxa"/>
            <w:tcBorders>
              <w:top w:val="nil"/>
              <w:left w:val="nil"/>
              <w:bottom w:val="nil"/>
              <w:right w:val="nil"/>
            </w:tcBorders>
          </w:tcPr>
          <w:p w:rsidR="00851581" w:rsidRDefault="00851581" w:rsidP="001F4989">
            <w:pPr>
              <w:rPr>
                <w:noProof/>
              </w:rPr>
            </w:pPr>
          </w:p>
          <w:p w:rsidR="00631F72" w:rsidRDefault="00D235ED" w:rsidP="001F4989">
            <w:r>
              <w:rPr>
                <w:noProof/>
              </w:rPr>
              <w:t>Ze čtverce</w:t>
            </w:r>
            <w:r w:rsidR="00A442E9">
              <w:t xml:space="preserve"> se stranou délky</w:t>
            </w:r>
            <w:r w:rsidR="00FA0D0A">
              <w:t xml:space="preserve"> </w:t>
            </w:r>
            <m:oMath>
              <m:r>
                <w:rPr>
                  <w:rFonts w:ascii="Cambria Math" w:hAnsi="Cambria Math"/>
                </w:rPr>
                <m:t>a</m:t>
              </m:r>
            </m:oMath>
            <w:r>
              <w:t xml:space="preserve"> vznikne p</w:t>
            </w:r>
            <w:r w:rsidR="00A442E9">
              <w:t xml:space="preserve">o odstřižení </w:t>
            </w:r>
            <w:r w:rsidR="001F4989">
              <w:t>jedné nebo několika částí nový</w:t>
            </w:r>
            <w:r w:rsidR="00A442E9">
              <w:t xml:space="preserve"> obrazec</w:t>
            </w:r>
            <w:r w:rsidR="00552F32">
              <w:t>. N</w:t>
            </w:r>
            <w:r w:rsidR="00851581">
              <w:t>a následujících obrázcích je tento obrazec vyznačen tmavě.</w:t>
            </w:r>
            <w:r w:rsidR="00A442E9">
              <w:t xml:space="preserve"> </w:t>
            </w:r>
            <w:r>
              <w:t xml:space="preserve">Každý ze šesti </w:t>
            </w:r>
            <w:r w:rsidR="00851581">
              <w:t xml:space="preserve">nových </w:t>
            </w:r>
            <w:r w:rsidR="00355557">
              <w:t>obrazců</w:t>
            </w:r>
            <w:r>
              <w:t xml:space="preserve"> pojmenujte, </w:t>
            </w:r>
            <w:r w:rsidR="001F4989">
              <w:t xml:space="preserve">vypočtěte jeho obsah v závislosti na </w:t>
            </w:r>
            <w:r w:rsidR="00355557">
              <w:t xml:space="preserve">veličinách </w:t>
            </w:r>
            <m:oMath>
              <m:r>
                <w:rPr>
                  <w:rFonts w:ascii="Cambria Math" w:hAnsi="Cambria Math"/>
                </w:rPr>
                <m:t>a, x</m:t>
              </m:r>
            </m:oMath>
            <w:r w:rsidR="00851581">
              <w:t xml:space="preserve"> . Z</w:t>
            </w:r>
            <w:r w:rsidR="00631F72">
              <w:t xml:space="preserve">a proměnnou 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 w:rsidR="00631F72">
              <w:t xml:space="preserve"> </w:t>
            </w:r>
            <w:r>
              <w:t>dosaďte</w:t>
            </w:r>
            <w:r w:rsidR="00355557">
              <w:t xml:space="preserve"> </w:t>
            </w:r>
            <m:oMath>
              <m:r>
                <w:rPr>
                  <w:rFonts w:ascii="Cambria Math" w:hAnsi="Cambria Math"/>
                </w:rPr>
                <m:t>x=</m:t>
              </m:r>
            </m:oMath>
            <w:r w:rsidR="00355557">
              <w:t> 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a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3</m:t>
                  </m:r>
                </m:den>
              </m:f>
            </m:oMath>
            <w:r>
              <w:rPr>
                <w:sz w:val="26"/>
                <w:szCs w:val="26"/>
              </w:rPr>
              <w:t xml:space="preserve"> </w:t>
            </w:r>
            <w:r w:rsidRPr="00D235ED">
              <w:t>a výraz upravte.</w:t>
            </w:r>
            <w:r>
              <w:t xml:space="preserve"> </w:t>
            </w:r>
          </w:p>
          <w:p w:rsidR="00FA0D0A" w:rsidRPr="00355557" w:rsidRDefault="00D235ED" w:rsidP="001F4989">
            <w:pPr>
              <w:rPr>
                <w:sz w:val="26"/>
                <w:szCs w:val="26"/>
              </w:rPr>
            </w:pPr>
            <w:r>
              <w:t xml:space="preserve">Pokuste se vytvořit ještě </w:t>
            </w:r>
            <w:r w:rsidR="00906819">
              <w:t>další</w:t>
            </w:r>
            <w:r>
              <w:t xml:space="preserve"> </w:t>
            </w:r>
            <w:r w:rsidR="00906819">
              <w:t xml:space="preserve">obrazce </w:t>
            </w:r>
            <w:r w:rsidR="00631F72">
              <w:t>(rovnoběžník, čtverec, deltoid</w:t>
            </w:r>
            <w:r w:rsidR="00E748F4">
              <w:t>)</w:t>
            </w:r>
            <w:r w:rsidR="00906819">
              <w:t xml:space="preserve"> a vypočítat jejich obsah.</w:t>
            </w:r>
          </w:p>
          <w:p w:rsidR="00203154" w:rsidRDefault="007940A6" w:rsidP="001F4989">
            <w:pPr>
              <w:pStyle w:val="Druh"/>
            </w:pPr>
            <w:r>
              <w:rPr>
                <w:noProof/>
              </w:rPr>
              <w:pict>
                <v:group id="Plátno 85" o:spid="_x0000_s1026" editas="canvas" style="position:absolute;left:0;text-align:left;margin-left:25.3pt;margin-top:2.7pt;width:105.9pt;height:100.35pt;z-index:-251663360" coordsize="13449,12744" wrapcoords="2604 3063 2757 20310 19609 20310 19609 3063 2604 3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13449;height:12744;visibility:visible">
                    <v:fill o:detectmouseclick="t"/>
                    <v:path o:connecttype="none"/>
                  </v:shape>
                  <v:rect id="Rectangle 94" o:spid="_x0000_s1028" style="position:absolute;left:3365;width:1067;height:18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oBs8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Xzx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oBs8YAAADcAAAADwAAAAAAAAAAAAAAAACYAgAAZHJz&#10;L2Rvd25yZXYueG1sUEsFBgAAAAAEAAQA9QAAAIsDAAAAAA==&#10;" filled="f" stroked="f">
                    <v:textbox inset="0,0,0,0">
                      <w:txbxContent>
                        <w:p w:rsidR="00802AB8" w:rsidRPr="00355557" w:rsidRDefault="00802AB8" w:rsidP="00802AB8">
                          <w:pPr>
                            <w:rPr>
                              <w:rFonts w:asciiTheme="majorHAnsi" w:hAnsiTheme="majorHAnsi"/>
                            </w:rPr>
                          </w:pPr>
                          <w:proofErr w:type="gramStart"/>
                          <w:r w:rsidRPr="00355557">
                            <w:rPr>
                              <w:rFonts w:asciiTheme="majorHAnsi" w:hAnsiTheme="majorHAnsi" w:cs="Arial"/>
                              <w:i/>
                              <w:iCs/>
                              <w:color w:val="000000"/>
                              <w:lang w:val="en-US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rect>
                  <v:group id="Group 174" o:spid="_x0000_s1029" style="position:absolute;left:692;top:1828;width:11334;height:10179" coordorigin="493,492" coordsize="1785,16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  <v:line id="Line 88" o:spid="_x0000_s1030" style="position:absolute;flip:x;visibility:visible" from="686,2090" to="2273,2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dtMMAAAADcAAAADwAAAGRycy9kb3ducmV2LnhtbERPTYvCMBC9L/gfwgje1tSCslSjiCAo&#10;7mFXBa9DM22KzaQk0dZ/bw4Le3y879VmsK14kg+NYwWzaQaCuHS64VrB9bL//AIRIrLG1jEpeFGA&#10;zXr0scJCu55/6XmOtUghHApUYGLsCilDachimLqOOHGV8xZjgr6W2mOfwm0r8yxbSIsNpwaDHe0M&#10;lffzwyqQx1P/4/f5taqrQ+duR/O96AelJuNhuwQRaYj/4j/3QSvI52ltOpOOgFy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QnbTDAAAAA3AAAAA8AAAAAAAAAAAAAAAAA&#10;oQIAAGRycy9kb3ducmV2LnhtbFBLBQYAAAAABAAEAPkAAACOAwAAAAA=&#10;" strokeweight="1.5pt"/>
                    <v:line id="Line 89" o:spid="_x0000_s1031" style="position:absolute;flip:y;visibility:visible" from="686,504" to="687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+NfsQAAADcAAAADwAAAGRycy9kb3ducmV2LnhtbESPQWvCQBSE7wX/w/IK3uomoqIxq9ii&#10;UjyImvb+yD43odm3Ibtq+u+7hUKPw8x8w+Tr3jbiTp2vHStIRwkI4tLpmo2Cj2L3MgfhA7LGxjEp&#10;+CYP69XgKcdMuwef6X4JRkQI+wwVVCG0mZS+rMiiH7mWOHpX11kMUXZG6g4fEW4bOU6SmbRYc1yo&#10;sKW3isqvy80q2KLeT86H6VYXx5Mxkz5NXj9TpYbP/WYJIlAf/sN/7XetYDxdwO+ZeATk6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741+xAAAANwAAAAPAAAAAAAAAAAA&#10;AAAAAKECAABkcnMvZG93bnJldi54bWxQSwUGAAAAAAQABAD5AAAAkgMAAAAA&#10;" strokecolor="black [3213]" strokeweight="1.5pt"/>
                    <v:line id="Line 90" o:spid="_x0000_s1032" style="position:absolute;visibility:visible" from="698,504" to="2261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V7vL8AAADcAAAADwAAAGRycy9kb3ducmV2LnhtbERPPW/CMBDdkfgP1iGxgUMGhAIGARKU&#10;tYEO3U7xEUfE58h2SPrv66FSx6f3vTuMthVv8qFxrGC1zEAQV043XCt43C+LDYgQkTW2jknBDwU4&#10;7KeTHRbaDfxJ7zLWIoVwKFCBibErpAyVIYth6TrixD2dtxgT9LXUHocUbluZZ9laWmw4NRjs6Gyo&#10;epW9VfDdn6L/uMvjUI7nq8kvbdW7L6Xms/G4BRFpjP/iP/dNK8jXaX46k46A3P8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OV7vL8AAADcAAAADwAAAAAAAAAAAAAAAACh&#10;AgAAZHJzL2Rvd25yZXYueG1sUEsFBgAAAAAEAAQA+QAAAI0DAAAAAA==&#10;" strokecolor="black [3213]" strokeweight="1.5pt"/>
                    <v:line id="Line 91" o:spid="_x0000_s1033" style="position:absolute;visibility:visible" from="2273,492" to="2274,2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neJ8MAAADcAAAADwAAAGRycy9kb3ducmV2LnhtbESPT4vCMBTE7wt+h/AEb2tqD7J0jeIK&#10;/rla14O3R/O2Kdu8lCS19dsbYWGPw8z8hlltRtuKO/nQOFawmGcgiCunG64VfF/27x8gQkTW2Dom&#10;BQ8KsFlP3lZYaDfwme5lrEWCcChQgYmxK6QMlSGLYe464uT9OG8xJulrqT0OCW5bmWfZUlpsOC0Y&#10;7GhnqPote6vg1n9Ff7zI7VCOu4PJ923Vu6tSs+m4/QQRaYz/4b/2SSvIlwt4nUlHQK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up3ifDAAAA3AAAAA8AAAAAAAAAAAAA&#10;AAAAoQIAAGRycy9kb3ducmV2LnhtbFBLBQYAAAAABAAEAPkAAACRAwAAAAA=&#10;" strokecolor="black [3213]" strokeweight="1.5pt"/>
                    <v:rect id="Rectangle 92" o:spid="_x0000_s1034" style="position:absolute;left:493;top:1117;width:116;height:25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8A3sEA&#10;AADcAAAADwAAAGRycy9kb3ducmV2LnhtbESPzYoCMRCE74LvEFrYm2acg8hoFBEEV/biuA/QTHp+&#10;MOkMSXRm394Iwh6LqvqK2u5Ha8STfOgcK1guMhDEldMdNwp+b6f5GkSIyBqNY1LwRwH2u+lki4V2&#10;A1/pWcZGJAiHAhW0MfaFlKFqyWJYuJ44ebXzFmOSvpHa45Dg1sg8y1bSYsdpocWeji1V9/JhFchb&#10;eRrWpfGZu+T1j/k+X2tySn3NxsMGRKQx/oc/7bNWkK9yeJ9JR0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/AN7BAAAA3AAAAA8AAAAAAAAAAAAAAAAAmAIAAGRycy9kb3du&#10;cmV2LnhtbFBLBQYAAAAABAAEAPUAAACGAwAAAAA=&#10;" filled="f" stroked="f">
                      <v:textbox style="mso-fit-shape-to-text:t" inset="0,0,0,0">
                        <w:txbxContent>
                          <w:p w:rsidR="00802AB8" w:rsidRPr="00355557" w:rsidRDefault="00802AB8" w:rsidP="00802AB8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rect>
                    <v:shape id="Freeform 172" o:spid="_x0000_s1035" style="position:absolute;left:692;top:512;width:1586;height:1583;visibility:visible;mso-wrap-style:square;v-text-anchor:top" coordsize="1586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Zi8QA&#10;AADcAAAADwAAAGRycy9kb3ducmV2LnhtbESPQWvCQBSE74X+h+UVvIhutCCauooIglA8GAU9PrLP&#10;JDT7NmSfMf33bkHocZiZb5jlune16qgNlWcDk3ECijj3tuLCwPm0G81BBUG2WHsmA78UYL16f1ti&#10;av2Dj9RlUqgI4ZCigVKkSbUOeUkOw9g3xNG7+dahRNkW2rb4iHBX62mSzLTDiuNCiQ1tS8p/sruL&#10;lMOuvzm5d5ththh+i99eJtfMmMFHv/kCJdTLf/jV3lsD09kn/J2JR0Cv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nWYvEAAAA3AAAAA8AAAAAAAAAAAAAAAAAmAIAAGRycy9k&#10;b3ducmV2LnhtbFBLBQYAAAAABAAEAPUAAACJAwAAAAA=&#10;" path="m,l493,,1586,1583,,xe" fillcolor="gray" strokecolor="black [3213]" strokeweight="1.5pt">
                      <v:path arrowok="t" o:connecttype="custom" o:connectlocs="0,0;493,0;1586,1583;0,0" o:connectangles="0,0,0,0"/>
                    </v:shape>
                  </v:group>
                  <w10:wrap type="tight"/>
                </v:group>
              </w:pict>
            </w:r>
            <w:r>
              <w:rPr>
                <w:noProof/>
              </w:rPr>
              <w:pict>
                <v:group id="Plátno 10" o:spid="_x0000_s1036" editas="canvas" style="position:absolute;left:0;text-align:left;margin-left:175.55pt;margin-top:3.75pt;width:109.5pt;height:105.15pt;z-index:-251664384" coordsize="13906,13354" wrapcoords="1479 2931 1775 19440 17901 19440 18049 2931 1479 29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">
                  <v:shape id="_x0000_s1037" type="#_x0000_t75" style="position:absolute;width:13906;height:13354;visibility:visible">
                    <v:fill o:detectmouseclick="t"/>
                    <v:path o:connecttype="none"/>
                  </v:shape>
                  <v:group id="Group 183" o:spid="_x0000_s1038" style="position:absolute;width:12833;height:11982" coordorigin="481,192" coordsize="2021,18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line id="Line 11" o:spid="_x0000_s1039" style="position:absolute;flip:x;visibility:visibl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3KBMQAAADcAAAADwAAAGRycy9kb3ducmV2LnhtbESPQWvCQBSE7wX/w/IEb3VjKKGkrlIK&#10;glIPrQpeH9mXbGj2bdhdTfz3bkHwOMzMN8xyPdpOXMmH1rGCxTwDQVw53XKj4HTcvL6DCBFZY+eY&#10;FNwowHo1eVliqd3Av3Q9xEYkCIcSFZgY+1LKUBmyGOauJ05e7bzFmKRvpPY4JLjtZJ5lhbTYclow&#10;2NOXoervcLEK5O57+PGb/FQ39bZ3553ZF8Oo1Gw6fn6AiDTGZ/jR3moF+VsB/2fSEZ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LcoExAAAANwAAAAPAAAAAAAAAAAA&#10;AAAAAKECAABkcnMvZG93bnJldi54bWxQSwUGAAAAAAQABAD5AAAAkgMAAAAA&#10;" strokeweight="1.5pt"/>
                    <v:line id="Line 12" o:spid="_x0000_s1040" style="position:absolute;flip:y;visibility:visibl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UqSsUAAADcAAAADwAAAGRycy9kb3ducmV2LnhtbESPzWrDMBCE74G+g9hCbo1s46TBiWLa&#10;kIaSQ2j+7ou1lU2tlbHUxH37qlDIcZiZb5hlOdhWXKn3jWMF6SQBQVw53bBRcD69Pc1B+ICssXVM&#10;Cn7IQ7l6GC2x0O7GB7oegxERwr5ABXUIXSGlr2qy6CeuI47ep+sthih7I3WPtwi3rcySZCYtNhwX&#10;auxoXVP1dfy2Cjaot/lhN93o0/7DmHxIk9dLqtT4cXhZgAg0hHv4v/2uFWT5M/yd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UqSsUAAADcAAAADwAAAAAAAAAA&#10;AAAAAAChAgAAZHJzL2Rvd25yZXYueG1sUEsFBgAAAAAEAAQA+QAAAJMDAAAAAA==&#10;" strokecolor="black [3213]" strokeweight="1.5pt"/>
                    <v:line id="Line 13" o:spid="_x0000_s1041" style="position:absolute;visibility:visibl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Yr2sAAAADcAAAADwAAAGRycy9kb3ducmV2LnhtbERPz2vCMBS+D/wfwhN2m6lljFGNooK6&#10;66oevD2aZ1NsXkqS2vrfm8Ngx4/v93I92lY8yIfGsYL5LANBXDndcK3gfNp/fIMIEVlj65gUPCnA&#10;ejV5W2Kh3cC/9ChjLVIIhwIVmBi7QspQGbIYZq4jTtzNeYsxQV9L7XFI4baVeZZ9SYsNpwaDHe0M&#10;Vfeytwqu/Tb640luhnLcHUy+b6veXZR6n46bBYhIY/wX/7l/tIL8M61NZ9IRkK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EmK9rAAAAA3AAAAA8AAAAAAAAAAAAAAAAA&#10;oQIAAGRycy9kb3ducmV2LnhtbFBLBQYAAAAABAAEAPkAAACOAwAAAAA=&#10;" strokecolor="black [3213]" strokeweight="1.5pt"/>
                    <v:line id="Line 14" o:spid="_x0000_s1042" style="position:absolute;visibility:visibl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qOQcQAAADcAAAADwAAAGRycy9kb3ducmV2LnhtbESPwWrDMBBE74X+g9hCb40cU0rjRAlJ&#10;IGmutdNDb4u1sUyslZHk2P37qFDocZiZN8xqM9lO3MiH1rGC+SwDQVw73XKj4FwdXt5BhIissXNM&#10;Cn4owGb9+LDCQruRP+lWxkYkCIcCFZgY+0LKUBuyGGauJ07exXmLMUnfSO1xTHDbyTzL3qTFltOC&#10;wZ72huprOVgF38Mu+o9Kbsdy2h9NfujqwX0p9fw0bZcgIk3xP/zXPmkF+esC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ao5BxAAAANwAAAAPAAAAAAAAAAAA&#10;AAAAAKECAABkcnMvZG93bnJldi54bWxQSwUGAAAAAAQABAD5AAAAkgMAAAAA&#10;" strokecolor="black [3213]" strokeweight="1.5pt"/>
                    <v:rect id="Rectangle 15" o:spid="_x0000_s1043" style="position:absolute;left:481;top:1105;width:116;height:25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3xj74A&#10;AADcAAAADwAAAGRycy9kb3ducmV2LnhtbERPy4rCMBTdC/5DuMLsNLUwItUoIgiOzMbqB1ya2wcm&#10;NyWJtvP3ZjHg8nDe2/1ojXiRD51jBctFBoK4crrjRsH9dpqvQYSIrNE4JgV/FGC/m062WGg38JVe&#10;ZWxECuFQoII2xr6QMlQtWQwL1xMnrnbeYkzQN1J7HFK4NTLPspW02HFqaLGnY0vVo3xaBfJWnoZ1&#10;aXzmLnn9a37O15qcUl+z8bABEWmMH/G/+6wV5N9pfjqTjoDcv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CN8Y++AAAA3AAAAA8AAAAAAAAAAAAAAAAAmAIAAGRycy9kb3ducmV2&#10;LnhtbFBLBQYAAAAABAAEAPUAAACDAwAAAAA=&#10;" filled="f" stroked="f">
                      <v:textbox style="mso-fit-shape-to-text:t" inset="0,0,0,0">
                        <w:txbxContent>
                          <w:p w:rsidR="00203154" w:rsidRPr="00355557" w:rsidRDefault="00203154" w:rsidP="00F41730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21" o:spid="_x0000_s1044" style="position:absolute;left:866;top:192;width:168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HsMQA&#10;AADcAAAADwAAAGRycy9kb3ducmV2LnhtbESPQYvCMBSE74L/ITxhb5oqKFqNIrqix10rqLdH82yL&#10;zUtpsrbrr98sCB6HmfmGWaxaU4oH1a6wrGA4iEAQp1YXnCk4Jbv+FITzyBpLy6Tglxyslt3OAmNt&#10;G/6mx9FnIkDYxagg976KpXRpTgbdwFbEwbvZ2qAPss6krrEJcFPKURRNpMGCw0KOFW1ySu/HH6Ng&#10;P63Wl4N9Nln5ed2fv86zbTLzSn302vUchKfWv8Ov9kErGI2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hB7DEAAAA3AAAAA8AAAAAAAAAAAAAAAAAmAIAAGRycy9k&#10;b3ducmV2LnhtbFBLBQYAAAAABAAEAPUAAACJAwAAAAA=&#10;" filled="f" stroked="f">
                      <v:textbox inset="0,0,0,0">
                        <w:txbxContent>
                          <w:p w:rsidR="00203154" w:rsidRPr="00355557" w:rsidRDefault="00203154" w:rsidP="00F41730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22" o:spid="_x0000_s1045" style="position:absolute;left:2334;top:1692;width:168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Zx8UA&#10;AADcAAAADwAAAGRycy9kb3ducmV2LnhtbESPT4vCMBTE78J+h/AWvGlqYUW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M5nHxQAAANwAAAAPAAAAAAAAAAAAAAAAAJgCAABkcnMv&#10;ZG93bnJldi54bWxQSwUGAAAAAAQABAD1AAAAigMAAAAA&#10;" filled="f" stroked="f">
                      <v:textbox inset="0,0,0,0">
                        <w:txbxContent>
                          <w:p w:rsidR="00203154" w:rsidRPr="00355557" w:rsidRDefault="00203154" w:rsidP="00F41730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  <v:shape id="Freeform 182" o:spid="_x0000_s1046" style="position:absolute;left:680;top:494;width:1586;height:1092;visibility:visible;mso-wrap-style:square;v-text-anchor:top" coordsize="1586,10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r4R8QA&#10;AADcAAAADwAAAGRycy9kb3ducmV2LnhtbESPT4vCMBTE7wt+h/CEvWlqlxWpRhFFVDws/rl4ezTP&#10;tti81CRq/fYbYWGPw8z8hpnMWlOLBzlfWVYw6CcgiHOrKy4UnI6r3giED8gaa8uk4EUeZtPOxwQz&#10;bZ+8p8chFCJC2GeooAyhyaT0eUkGfd82xNG7WGcwROkKqR0+I9zUMk2SoTRYcVwosaFFSfn1cDcK&#10;ltefFJPitNjmtL41m4s7725Oqc9uOx+DCNSG//Bfe6MVpN9f8D4Tj4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6+EfEAAAA3AAAAA8AAAAAAAAAAAAAAAAAmAIAAGRycy9k&#10;b3ducmV2LnhtbFBLBQYAAAAABAAEAPUAAACJAwAAAAA=&#10;" path="m,l493,,1586,1092,,xe" fillcolor="gray" strokecolor="black [3213]" strokeweight="1.5pt">
                      <v:path arrowok="t" o:connecttype="custom" o:connectlocs="0,0;493,0;1586,1092;0,0" o:connectangles="0,0,0,0"/>
                    </v:shape>
                  </v:group>
                  <w10:wrap type="tight"/>
                </v:group>
              </w:pict>
            </w:r>
            <w:r>
              <w:rPr>
                <w:noProof/>
              </w:rPr>
              <w:pict>
                <v:group id="Plátno 225" o:spid="_x0000_s1047" editas="canvas" style="position:absolute;left:0;text-align:left;margin-left:319.7pt;margin-top:1.1pt;width:103.7pt;height:104.5pt;z-index:-251662336" coordsize="13169,13271" wrapcoords="11113 3108 3287 3108 2661 3263 2661 19735 20035 19735 19878 3108 11113 3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">
                  <v:shape id="_x0000_s1048" type="#_x0000_t75" style="position:absolute;width:13169;height:13271;visibility:visible">
                    <v:fill o:detectmouseclick="t"/>
                    <v:path o:connecttype="none"/>
                  </v:shape>
                  <v:line id="Line 227" o:spid="_x0000_s1049" style="position:absolute;flip:x;visibility:visible" from="1917,12122" to="12020,12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hfNMUAAADcAAAADwAAAGRycy9kb3ducmV2LnhtbESPT2vCQBTE7wW/w/IK3uom/kNiVrFF&#10;pXgQNe39kX1uQrNvQ3bV9Nt3C4Ueh5n5DZOve9uIO3W+dqwgHSUgiEunazYKPordywKED8gaG8ek&#10;4Js8rFeDpxwz7R58pvslGBEh7DNUUIXQZlL6siKLfuRa4uhdXWcxRNkZqTt8RLht5DhJ5tJizXGh&#10;wpbeKiq/LjerYIt6Pz0fZltdHE/GTPs0ef1MlRo+95sliEB9+A//td+1gvFkAr9n4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dhfNMUAAADcAAAADwAAAAAAAAAA&#10;AAAAAAChAgAAZHJzL2Rvd25yZXYueG1sUEsFBgAAAAAEAAQA+QAAAJMDAAAAAA==&#10;" strokecolor="black [3213]" strokeweight="1.5pt"/>
                  <v:line id="Line 228" o:spid="_x0000_s1050" style="position:absolute;flip:y;visibility:visible" from="1917,2070" to="1924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HHQMUAAADcAAAADwAAAGRycy9kb3ducmV2LnhtbESPzWrDMBCE74G+g9hCb41sxynBiWLa&#10;kISSQ2j+7ou1lU2tlbHUxH37qlDIcZiZb5hFOdhWXKn3jWMF6TgBQVw53bBRcD5tnmcgfEDW2Dom&#10;BT/koVw+jBZYaHfjA12PwYgIYV+ggjqErpDSVzVZ9GPXEUfv0/UWQ5S9kbrHW4TbVmZJ8iItNhwX&#10;auxoVVP1dfy2Ctaot/lhN13r0/7DmHxIk7dLqtTT4/A6BxFoCPfwf/tdK8gmOfydiUd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HHQMUAAADcAAAADwAAAAAAAAAA&#10;AAAAAAChAgAAZHJzL2Rvd25yZXYueG1sUEsFBgAAAAAEAAQA+QAAAJMDAAAAAA==&#10;" strokecolor="black [3213]" strokeweight="1.5pt"/>
                  <v:line id="Line 229" o:spid="_x0000_s1051" style="position:absolute;flip:y;visibility:visible" from="1917,1993" to="12020,20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1i28QAAADcAAAADwAAAGRycy9kb3ducmV2LnhtbESPQWvCQBSE70L/w/KE3uomVkuJWaWK&#10;LcWDqNH7I/vcBLNvQ3ar6b/vCgWPw8x8w+SL3jbiSp2vHStIRwkI4tLpmo2CY/H58g7CB2SNjWNS&#10;8EseFvOnQY6Zdjfe0/UQjIgQ9hkqqEJoMyl9WZFFP3ItcfTOrrMYouyM1B3eItw2cpwkb9JizXGh&#10;wpZWFZWXw49VsEb9NdlvpmtdbHfGTPo0WZ5SpZ6H/ccMRKA+PML/7W+tYPw6hfuZeAT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fWLbxAAAANwAAAAPAAAAAAAAAAAA&#10;AAAAAKECAABkcnMvZG93bnJldi54bWxQSwUGAAAAAAQABAD5AAAAkgMAAAAA&#10;" strokecolor="black [3213]" strokeweight="1.5pt"/>
                  <v:line id="Line 230" o:spid="_x0000_s1052" style="position:absolute;visibility:visible" from="12020,1993" to="12026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NpTsMAAADcAAAADwAAAGRycy9kb3ducmV2LnhtbESPzWrDMBCE74W+g9hCb41cF0JxI5s0&#10;kJ9rneTQ22JtLVNrZSQ5dt4+ChR6HGbmG2ZVzbYXF/Khc6zgdZGBIG6c7rhVcDpuX95BhIissXdM&#10;Cq4UoCofH1ZYaDfxF13q2IoE4VCgAhPjUEgZGkMWw8INxMn7cd5iTNK3UnucEtz2Ms+ypbTYcVow&#10;ONDGUPNbj1bB9/gZ/f4o11M9b3Ym3/bN6M5KPT/N6w8Qkeb4H/5rH7SC/G0J9zPpCMj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zaU7DAAAA3AAAAA8AAAAAAAAAAAAA&#10;AAAAoQIAAGRycy9kb3ducmV2LnhtbFBLBQYAAAAABAAEAPkAAACRAwAAAAA=&#10;" strokecolor="black [3213]" strokeweight="1.5pt"/>
                  <v:shape id="Freeform 231" o:spid="_x0000_s1053" style="position:absolute;left:1917;top:2070;width:10103;height:10052;visibility:visible;mso-wrap-style:square;v-text-anchor:top" coordsize="1591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JOXsEA&#10;AADcAAAADwAAAGRycy9kb3ducmV2LnhtbERPTYvCMBC9C/6HMAveNN3KylKNpQiieLO6sHsbmrGt&#10;NpPSxFr/vTkseHy871U6mEb01LnasoLPWQSCuLC65lLB+bSdfoNwHlljY5kUPMlBuh6PVpho++Aj&#10;9bkvRQhhl6CCyvs2kdIVFRl0M9sSB+5iO4M+wK6UusNHCDeNjKNoIQ3WHBoqbGlTUXHL70bB4Zqf&#10;3XxX6vjrdD9ust8/99O3Sk0+hmwJwtPg3+J/914riOdhbTgTjoB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BiTl7BAAAA3AAAAA8AAAAAAAAAAAAAAAAAmAIAAGRycy9kb3du&#10;cmV2LnhtbFBLBQYAAAAABAAEAPUAAACGAwAAAAA=&#10;" path="m,l494,,1591,1583,,1583,,xe" fillcolor="gray" strokecolor="black [3213]" strokeweight="1.5pt">
                    <v:path arrowok="t" o:connecttype="custom" o:connectlocs="0,0;313690,0;1010285,1005205;0,1005205;0,0" o:connectangles="0,0,0,0,0"/>
                  </v:shape>
                  <v:line id="Line 232" o:spid="_x0000_s1054" style="position:absolute;visibility:visible" from="1917,2070" to="5054,2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z9PMQAAADcAAAADwAAAGRycy9kb3ducmV2LnhtbESPwWrDMBBE74X+g9hCb40cF0rjRAlJ&#10;IGmutdNDb4u1sUyslZHk2P37qFDocZiZN8xqM9lO3MiH1rGC+SwDQVw73XKj4FwdXt5BhIissXNM&#10;Cn4owGb9+LDCQruRP+lWxkYkCIcCFZgY+0LKUBuyGGauJ07exXmLMUnfSO1xTHDbyTzL3qTFltOC&#10;wZ72huprOVgF38Mu+o9Kbsdy2h9NfujqwX0p9fw0bZcgIk3xP/zXPmkF+esCfs+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bP08xAAAANwAAAAPAAAAAAAAAAAA&#10;AAAAAKECAABkcnMvZG93bnJldi54bWxQSwUGAAAAAAQABAD5AAAAkgMAAAAA&#10;" strokecolor="black [3213]" strokeweight="1.5pt"/>
                  <v:line id="Line 233" o:spid="_x0000_s1055" style="position:absolute;visibility:visible" from="5054,2070" to="12020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An3MAAAADcAAAADwAAAGRycy9kb3ducmV2LnhtbERPz2vCMBS+D/wfwhN2m6lljFGNooK6&#10;66oevD2aZ1NsXkqS2vrfm8Ngx4/v93I92lY8yIfGsYL5LANBXDndcK3gfNp/fIMIEVlj65gUPCnA&#10;ejV5W2Kh3cC/9ChjLVIIhwIVmBi7QspQGbIYZq4jTtzNeYsxQV9L7XFI4baVeZZ9SYsNpwaDHe0M&#10;Vfeytwqu/Tb640luhnLcHUy+b6veXZR6n46bBYhIY/wX/7l/tIL8M81PZ9IRkK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9QJ9zAAAAA3AAAAA8AAAAAAAAAAAAAAAAA&#10;oQIAAGRycy9kb3ducmV2LnhtbFBLBQYAAAAABAAEAPkAAACOAwAAAAA=&#10;" strokecolor="black [3213]" strokeweight="1.5pt"/>
                  <v:line id="Line 234" o:spid="_x0000_s1056" style="position:absolute;flip:x;visibility:visible" from="1917,12122" to="12020,121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AXpcUAAADcAAAADwAAAGRycy9kb3ducmV2LnhtbESPzWrDMBCE74W+g9hCb43s4JTgWA5t&#10;SUvoocT5uS/WRjaxVsZSE/ftq0Agx2FmvmGK5Wg7cabBt44VpJMEBHHtdMtGwX73+TIH4QOyxs4x&#10;KfgjD8vy8aHAXLsLV3TeBiMihH2OCpoQ+lxKXzdk0U9cTxy9oxsshigHI/WAlwi3nZwmyau02HJc&#10;aLCnj4bq0/bXKlih/sqq79lK7342xmRjmrwfUqWen8a3BYhAY7iHb+21VjDNUrieiUd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kAXpcUAAADcAAAADwAAAAAAAAAA&#10;AAAAAAChAgAAZHJzL2Rvd25yZXYueG1sUEsFBgAAAAAEAAQA+QAAAJMDAAAAAA==&#10;" strokecolor="black [3213]" strokeweight="1.5pt"/>
                  <v:rect id="Rectangle 235" o:spid="_x0000_s1057" style="position:absolute;left:3225;width:1067;height:18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oPGs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uKv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6g8axQAAANwAAAAPAAAAAAAAAAAAAAAAAJgCAABkcnMv&#10;ZG93bnJldi54bWxQSwUGAAAAAAQABAD1AAAAigMAAAAA&#10;" filled="f" stroked="f">
                    <v:textbox inset="0,0,0,0">
                      <w:txbxContent>
                        <w:p w:rsidR="00677D52" w:rsidRPr="00355557" w:rsidRDefault="00677D52" w:rsidP="00677D52">
                          <w:pPr>
                            <w:rPr>
                              <w:rFonts w:asciiTheme="majorHAnsi" w:hAnsiTheme="majorHAnsi"/>
                            </w:rPr>
                          </w:pPr>
                          <w:proofErr w:type="gramStart"/>
                          <w:r w:rsidRPr="00355557">
                            <w:rPr>
                              <w:rFonts w:asciiTheme="majorHAnsi" w:hAnsiTheme="majorHAnsi" w:cs="Arial"/>
                              <w:i/>
                              <w:iCs/>
                              <w:color w:val="000000"/>
                              <w:lang w:val="en-US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rect>
                  <v:rect id="Rectangle 236" o:spid="_x0000_s1058" style="position:absolute;left:552;top:6102;width:737;height:16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b5JcIA&#10;AADcAAAADwAAAGRycy9kb3ducmV2LnhtbESP3WoCMRSE7wXfIRzBO826liKrUUQQbOmNqw9w2Jz9&#10;weRkSaK7ffumUOjlMDPfMLvDaI14kQ+dYwWrZQaCuHK640bB/XZebECEiKzROCYF3xTgsJ9Odlho&#10;N/CVXmVsRIJwKFBBG2NfSBmqliyGpeuJk1c7bzEm6RupPQ4Jbo3Ms+xdWuw4LbTY06ml6lE+rQJ5&#10;K8/DpjQ+c595/WU+LteanFLz2Xjcgog0xv/wX/uiFeRva/g9k46A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vklwgAAANwAAAAPAAAAAAAAAAAAAAAAAJgCAABkcnMvZG93&#10;bnJldi54bWxQSwUGAAAAAAQABAD1AAAAhwMAAAAA&#10;" filled="f" stroked="f">
                    <v:textbox style="mso-fit-shape-to-text:t" inset="0,0,0,0">
                      <w:txbxContent>
                        <w:p w:rsidR="00677D52" w:rsidRPr="00355557" w:rsidRDefault="00677D52" w:rsidP="00677D52">
                          <w:pPr>
                            <w:rPr>
                              <w:rFonts w:asciiTheme="majorHAnsi" w:hAnsiTheme="majorHAnsi"/>
                            </w:rPr>
                          </w:pPr>
                          <w:proofErr w:type="gramStart"/>
                          <w:r w:rsidRPr="00355557">
                            <w:rPr>
                              <w:rFonts w:asciiTheme="majorHAnsi" w:hAnsiTheme="majorHAnsi" w:cs="Arial"/>
                              <w:i/>
                              <w:iCs/>
                              <w:color w:val="000000"/>
                              <w:lang w:val="en-US"/>
                            </w:rPr>
                            <w:t>a</w:t>
                          </w:r>
                          <w:proofErr w:type="gramEnd"/>
                        </w:p>
                      </w:txbxContent>
                    </v:textbox>
                  </v:rect>
                  <w10:wrap type="tight"/>
                </v:group>
              </w:pict>
            </w: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7940A6" w:rsidP="001F4989">
            <w:pPr>
              <w:pStyle w:val="Druh"/>
            </w:pPr>
            <w:r>
              <w:rPr>
                <w:noProof/>
              </w:rPr>
              <w:pict>
                <v:group id="Plátno 411" o:spid="_x0000_s1083" editas="canvas" style="position:absolute;left:0;text-align:left;margin-left:36.4pt;margin-top:11.85pt;width:124.6pt;height:125.25pt;z-index:251658240" coordsize="15824,159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">
                  <v:shape id="_x0000_s1085" type="#_x0000_t75" style="position:absolute;width:15824;height:15906;visibility:visible">
                    <v:fill o:detectmouseclick="t"/>
                    <v:path o:connecttype="none"/>
                  </v:shape>
                  <v:shape id="Obrázek 131" o:spid="_x0000_s1084" type="#_x0000_t75" style="position:absolute;top:381;width:15335;height:142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7UrLDAAAA3AAAAA8AAABkcnMvZG93bnJldi54bWxET0trwkAQvgv9D8sUvEjd+EAkdZWqCEK9&#10;mAbscZqdZkOzsyG7avz3XUHwNh/fcxarztbiQq2vHCsYDRMQxIXTFZcK8q/d2xyED8gaa8ek4EYe&#10;VsuX3gJT7a58pEsWShFD2KeowITQpFL6wpBFP3QNceR+XWsxRNiWUrd4jeG2luMkmUmLFccGgw1t&#10;DBV/2dkq+G5OP/P95nCU65PNpp9FPjDbXKn+a/fxDiJQF57ih3uv4/zJCO7PxAv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3tSssMAAADcAAAADwAAAAAAAAAAAAAAAACf&#10;AgAAZHJzL2Rvd25yZXYueG1sUEsFBgAAAAAEAAQA9wAAAI8DAAAAAA==&#10;">
                    <v:imagedata r:id="rId8" o:title="" croptop="32761f" cropbottom="24102f" cropleft="35434f" cropright="24901f"/>
                  </v:shape>
                  <w10:wrap type="square"/>
                </v:group>
              </w:pict>
            </w: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802AB8" w:rsidRDefault="00802AB8" w:rsidP="001F4989">
            <w:pPr>
              <w:pStyle w:val="Druh"/>
            </w:pPr>
          </w:p>
          <w:p w:rsidR="00203154" w:rsidRDefault="00203154" w:rsidP="00802AB8">
            <w:pPr>
              <w:pStyle w:val="Druh"/>
            </w:pPr>
          </w:p>
          <w:p w:rsidR="00802AB8" w:rsidRDefault="00802AB8" w:rsidP="00802AB8">
            <w:pPr>
              <w:pStyle w:val="Druh"/>
            </w:pPr>
          </w:p>
          <w:p w:rsidR="00802AB8" w:rsidRDefault="00802AB8" w:rsidP="00802AB8">
            <w:pPr>
              <w:pStyle w:val="Druh"/>
            </w:pPr>
          </w:p>
          <w:p w:rsidR="00631F72" w:rsidRPr="001F4989" w:rsidRDefault="007940A6" w:rsidP="00F01ADE">
            <w:pPr>
              <w:pStyle w:val="Druh"/>
            </w:pPr>
            <w:r>
              <w:rPr>
                <w:noProof/>
              </w:rPr>
              <w:pict>
                <v:group id="Plátno 154" o:spid="_x0000_s1059" editas="canvas" style="position:absolute;left:0;text-align:left;margin-left:318.55pt;margin-top:-104.35pt;width:111.9pt;height:100.95pt;z-index:-251656192" coordsize="14211,12820" wrapcoords="3624 2880 3334 20000 19281 20000 19426 2880 3624 2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">
                  <v:shape id="_x0000_s1060" type="#_x0000_t75" style="position:absolute;width:14211;height:12820;visibility:visible">
                    <v:fill o:detectmouseclick="t"/>
                    <v:path o:connecttype="none"/>
                  </v:shape>
                  <v:group id="Group 212" o:spid="_x0000_s1061" style="position:absolute;left:1225;width:12910;height:11912" coordorigin="481,204" coordsize="2033,18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<v:line id="Line 157" o:spid="_x0000_s1062" style="position:absolute;flip:x;visibility:visibl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B+9sMAAADcAAAADwAAAGRycy9kb3ducmV2LnhtbESPQWsCMRSE7wX/Q3iCt5pVQepqFBEE&#10;xR5aFbw+Nm83i5uXJYnu+u+bQqHHYWa+YVab3jbiST7UjhVMxhkI4sLpmisF18v+/QNEiMgaG8ek&#10;4EUBNuvB2wpz7Tr+puc5ViJBOOSowMTY5lKGwpDFMHYtcfJK5y3GJH0ltccuwW0jp1k2lxZrTgsG&#10;W9oZKu7nh1Ugj6fuy++n17IqD627Hc3nvOuVGg377RJEpD7+h//aB61gNlnA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vgfvbDAAAA3AAAAA8AAAAAAAAAAAAA&#10;AAAAoQIAAGRycy9kb3ducmV2LnhtbFBLBQYAAAAABAAEAPkAAACRAwAAAAA=&#10;" strokeweight="1.5pt"/>
                    <v:line id="Line 158" o:spid="_x0000_s1063" style="position:absolute;flip:y;visibility:visibl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hRncQAAADcAAAADwAAAGRycy9kb3ducmV2LnhtbESPQWvCQBSE70L/w/IKvekmIZYSXaUV&#10;K+KhVK33R/a5CWbfhuyq8d+7gtDjMDPfMNN5bxtxoc7XjhWkowQEcel0zUbB3/57+AHCB2SNjWNS&#10;cCMP89nLYIqFdlfe0mUXjIgQ9gUqqEJoCyl9WZFFP3ItcfSOrrMYouyM1B1eI9w2MkuSd2mx5rhQ&#10;YUuLisrT7mwVLFGv8u1mvNT7n19j8j5Nvg6pUm+v/ecERKA+/Ief7bVWkGU5PM7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6FGdxAAAANwAAAAPAAAAAAAAAAAA&#10;AAAAAKECAABkcnMvZG93bnJldi54bWxQSwUGAAAAAAQABAD5AAAAkgMAAAAA&#10;" strokecolor="black [3213]" strokeweight="1.5pt"/>
                    <v:line id="Line 159" o:spid="_x0000_s1064" style="position:absolute;visibility:visibl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hh5MMAAADcAAAADwAAAGRycy9kb3ducmV2LnhtbESPwWrDMBBE74X8g9hCb41cQ0NxI5s0&#10;kDTXOskht8XaWqbWykhy7P59VAj0OMzMG2ZdzbYXV/Khc6zgZZmBIG6c7rhVcDrunt9AhIissXdM&#10;Cn4pQFUuHtZYaDfxF13r2IoE4VCgAhPjUEgZGkMWw9INxMn7dt5iTNK3UnucEtz2Ms+ylbTYcVow&#10;ONDWUPNTj1bBZfyI/vMoN1M9b/cm3/XN6M5KPT3Om3cQkeb4H763D1pBnr/C35l0BGR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4YeTDAAAA3AAAAA8AAAAAAAAAAAAA&#10;AAAAoQIAAGRycy9kb3ducmV2LnhtbFBLBQYAAAAABAAEAPkAAACRAwAAAAA=&#10;" strokecolor="black [3213]" strokeweight="1.5pt"/>
                    <v:line id="Line 160" o:spid="_x0000_s1065" style="position:absolute;visibility:visibl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r/k8IAAADcAAAADwAAAGRycy9kb3ducmV2LnhtbESPQYvCMBSE7wv+h/CEva2pPchSjaKC&#10;ulfrevD2aJ5NsXkpSWq7/34jLOxxmJlvmNVmtK14kg+NYwXzWQaCuHK64VrB9+Xw8QkiRGSNrWNS&#10;8EMBNuvJ2woL7QY+07OMtUgQDgUqMDF2hZShMmQxzFxHnLy78xZjkr6W2uOQ4LaVeZYtpMWG04LB&#10;jvaGqkfZWwW3fhf96SK3QznujyY/tFXvrkq9T8ftEkSkMf6H/9pfWkGeL+B1Jh0Buf4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r/k8IAAADcAAAADwAAAAAAAAAAAAAA&#10;AAChAgAAZHJzL2Rvd25yZXYueG1sUEsFBgAAAAAEAAQA+QAAAJADAAAAAA==&#10;" strokecolor="black [3213]" strokeweight="1.5pt"/>
                    <v:rect id="Rectangle 161" o:spid="_x0000_s1066" style="position:absolute;left:481;top:1105;width:116;height:25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IahsIA&#10;AADcAAAADwAAAGRycy9kb3ducmV2LnhtbESPzYoCMRCE74LvEFrYm2acgyuzRhFBUNmL4z5AM+n5&#10;waQzJNEZ394sLOyxqKqvqM1utEY8yYfOsYLlIgNBXDndcaPg53acr0GEiKzROCYFLwqw204nGyy0&#10;G/hKzzI2IkE4FKigjbEvpAxVSxbDwvXEyaudtxiT9I3UHocEt0bmWbaSFjtOCy32dGipupcPq0De&#10;yuOwLo3P3CWvv835dK3JKfUxG/dfICKN8T/81z5pBXn+Cb9n0hGQ2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YhqGwgAAANwAAAAPAAAAAAAAAAAAAAAAAJgCAABkcnMvZG93&#10;bnJldi54bWxQSwUGAAAAAAQABAD1AAAAhwMAAAAA&#10;" filled="f" stroked="f">
                      <v:textbox style="mso-fit-shape-to-text:t" inset="0,0,0,0">
                        <w:txbxContent>
                          <w:p w:rsidR="00802AB8" w:rsidRPr="00355557" w:rsidRDefault="00802AB8" w:rsidP="00677D5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163" o:spid="_x0000_s1067" style="position:absolute;left:914;top:204;width:168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3dUMIA&#10;AADcAAAADwAAAGRycy9kb3ducmV2LnhtbERPTWvCQBC9C/0Pywi96cYcSoyuIq2iR02E2NuQnSah&#10;2dmQ3ZrUX+8eCj0+3vd6O5pW3Kl3jWUFi3kEgri0uuFKwTU/zBIQziNrbC2Tgl9ysN28TNaYajvw&#10;he6Zr0QIYZeigtr7LpXSlTUZdHPbEQfuy/YGfYB9JXWPQwg3rYyj6E0abDg01NjRe03ld/ZjFByT&#10;bnc72cdQtfvPY3Eulh/50iv1Oh13KxCeRv8v/nOftII4DmvDmXA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3d1QwgAAANwAAAAPAAAAAAAAAAAAAAAAAJgCAABkcnMvZG93&#10;bnJldi54bWxQSwUGAAAAAAQABAD1AAAAhwMAAAAA&#10;" filled="f" stroked="f">
                      <v:textbox inset="0,0,0,0">
                        <w:txbxContent>
                          <w:p w:rsidR="00802AB8" w:rsidRPr="00355557" w:rsidRDefault="00802AB8" w:rsidP="00677D5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164" o:spid="_x0000_s1068" style="position:absolute;left:2346;top:1692;width:168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4y8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xAs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ReMvEAAAA3AAAAA8AAAAAAAAAAAAAAAAAmAIAAGRycy9k&#10;b3ducmV2LnhtbFBLBQYAAAAABAAEAPUAAACJAwAAAAA=&#10;" filled="f" stroked="f">
                      <v:textbox inset="0,0,0,0">
                        <w:txbxContent>
                          <w:p w:rsidR="00802AB8" w:rsidRPr="00355557" w:rsidRDefault="00802AB8" w:rsidP="00677D5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  <v:shape id="Freeform 209" o:spid="_x0000_s1069" style="position:absolute;left:681;top:1031;width:1583;height:1049;visibility:visible;mso-wrap-style:square;v-text-anchor:top" coordsize="1583,10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1FJb8A&#10;AADcAAAADwAAAGRycy9kb3ducmV2LnhtbERPz2vCMBS+D/wfwhN2m4kKQzqjiCh4te7g8dE8m67N&#10;S02irf/9chjs+PH9Xm9H14knhdh41jCfKRDElTcN1xq+L8ePFYiYkA12nknDiyJsN5O3NRbGD3ym&#10;Z5lqkUM4FqjBptQXUsbKksM48z1x5m4+OEwZhlqagEMOd51cKPUpHTacGyz2tLdUteXDaTh0N0vz&#10;EmXY17uruv+06ji0Wr9Px90XiERj+hf/uU9Gw2KZ5+cz+QjIzS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7UUlvwAAANwAAAAPAAAAAAAAAAAAAAAAAJgCAABkcnMvZG93bnJl&#10;di54bWxQSwUGAAAAAAQABAD1AAAAhAMAAAAA&#10;" path="m,1049r1583,l1583,555,1043,,,1049xe" fillcolor="gray" strokecolor="black [3213]" strokeweight="1.5pt">
                      <v:path arrowok="t" o:connecttype="custom" o:connectlocs="0,1049;1583,1049;1583,555;1043,0;0,1049" o:connectangles="0,0,0,0,0"/>
                    </v:shape>
                    <v:line id="Line 210" o:spid="_x0000_s1070" style="position:absolute;visibility:visible" from="1179,491" to="2270,1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TjP8QAAADcAAAADwAAAGRycy9kb3ducmV2LnhtbESPT2vCQBTE74V+h+UVvNWNCkVSVxHB&#10;P3hrlIC3R/aZpMm+jbsbjd++Wyj0OMzMb5jFajCtuJPztWUFk3ECgriwuuZSwfm0fZ+D8AFZY2uZ&#10;FDzJw2r5+rLAVNsHf9E9C6WIEPYpKqhC6FIpfVGRQT+2HXH0rtYZDFG6UmqHjwg3rZwmyYc0WHNc&#10;qLCjTUVFk/VGQd5nfPlutq7FfrffX/Nb42dHpUZvw/oTRKAh/If/2getYDqbwO+ZeATk8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pOM/xAAAANwAAAAPAAAAAAAAAAAA&#10;AAAAAKECAABkcnMvZG93bnJldi54bWxQSwUGAAAAAAQABAD5AAAAkgMAAAAA&#10;" strokeweight="1.5pt"/>
                    <v:line id="Line 211" o:spid="_x0000_s1071" style="position:absolute;flip:y;visibility:visible" from="687,484" to="2270,2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C/esMAAADcAAAADwAAAGRycy9kb3ducmV2LnhtbESPQYvCMBSE7wv+h/AEb2tqF2SpRhFB&#10;UNbDrivs9dG8NsXmpSTR1n9vFgSPw8x8wyzXg23FjXxoHCuYTTMQxKXTDdcKzr+7908QISJrbB2T&#10;gjsFWK9Gb0sstOv5h26nWIsE4VCgAhNjV0gZSkMWw9R1xMmrnLcYk/S11B77BLetzLNsLi02nBYM&#10;drQ1VF5OV6tAHr76b7/Lz1Vd7Tv3dzDHeT8oNRkPmwWISEN8hZ/tvVaQf+TwfyYdAb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Qv3rDAAAA3AAAAA8AAAAAAAAAAAAA&#10;AAAAoQIAAGRycy9kb3ducmV2LnhtbFBLBQYAAAAABAAEAPkAAACRAwAAAAA=&#10;" strokeweight="1.5pt"/>
                  </v:group>
                  <w10:wrap type="tight"/>
                </v:group>
              </w:pict>
            </w:r>
            <w:r>
              <w:rPr>
                <w:noProof/>
              </w:rPr>
              <w:pict>
                <v:group id="Plátno 74" o:spid="_x0000_s1072" editas="canvas" style="position:absolute;left:0;text-align:left;margin-left:159.9pt;margin-top:-106.75pt;width:115.5pt;height:102.75pt;z-index:-251660288" coordsize="14668,13049" wrapcoords="3927 2996 3787 3153 3647 20023 19075 20023 19216 2996 3927 2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">
                  <v:shape id="_x0000_s1073" type="#_x0000_t75" style="position:absolute;width:14668;height:13049;visibility:visible">
                    <v:fill o:detectmouseclick="t"/>
                    <v:path o:connecttype="none"/>
                  </v:shape>
                  <v:rect id="Rectangle 83" o:spid="_x0000_s1074" style="position:absolute;left:3898;width:1067;height:18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Orc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mOrcMAAADcAAAADwAAAAAAAAAAAAAAAACYAgAAZHJzL2Rv&#10;d25yZXYueG1sUEsFBgAAAAAEAAQA9QAAAIgDAAAAAA==&#10;" filled="f" stroked="f">
                    <v:textbox inset="0,0,0,0">
                      <w:txbxContent>
                        <w:p w:rsidR="00802AB8" w:rsidRPr="00355557" w:rsidRDefault="00802AB8" w:rsidP="00581EDA">
                          <w:pPr>
                            <w:rPr>
                              <w:rFonts w:asciiTheme="majorHAnsi" w:hAnsiTheme="majorHAnsi"/>
                            </w:rPr>
                          </w:pPr>
                          <w:proofErr w:type="gramStart"/>
                          <w:r w:rsidRPr="00355557">
                            <w:rPr>
                              <w:rFonts w:asciiTheme="majorHAnsi" w:hAnsiTheme="majorHAnsi" w:cs="Arial"/>
                              <w:i/>
                              <w:iCs/>
                              <w:color w:val="000000"/>
                              <w:lang w:val="en-US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rect>
                  <v:group id="Group 193" o:spid="_x0000_s1075" style="position:absolute;left:1606;top:1828;width:13062;height:10256" coordorigin="505,480" coordsize="2057,16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  <v:line id="Line 77" o:spid="_x0000_s1076" style="position:absolute;flip:x;visibility:visible" from="686,2078" to="2273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rXa8AAAADcAAAADwAAAGRycy9kb3ducmV2LnhtbERPTYvCMBC9C/6HMII3TVWQpWuUZUFQ&#10;9LCrBa9DM23KNpOSRFv/vTkIe3y8781usK14kA+NYwWLeQaCuHS64VpBcd3PPkCEiKyxdUwKnhRg&#10;tx2PNphr1/MvPS6xFimEQ44KTIxdLmUoDVkMc9cRJ65y3mJM0NdSe+xTuG3lMsvW0mLDqcFgR9+G&#10;yr/L3SqQx1P/4/fLoqqrQ+duR3Ne94NS08nw9Qki0hD/xW/3QStYLdL8dCYdAbl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ra12vAAAAA3AAAAA8AAAAAAAAAAAAAAAAA&#10;oQIAAGRycy9kb3ducmV2LnhtbFBLBQYAAAAABAAEAPkAAACOAwAAAAA=&#10;" strokeweight="1.5pt"/>
                    <v:line id="Line 78" o:spid="_x0000_s1077" style="position:absolute;flip:y;visibility:visible" from="686,492" to="687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I3JcQAAADcAAAADwAAAGRycy9kb3ducmV2LnhtbESPT2sCMRTE7wW/Q3hCb5pNa0VWo9ii&#10;Ij2U+u/+2Dyzi5uXZZPq9ts3gtDjMDO/YWaLztXiSm2oPGtQwwwEceFNxVbD8bAeTECEiGyw9kwa&#10;finAYt57mmFu/I13dN1HKxKEQ44ayhibXMpQlOQwDH1DnLyzbx3GJFsrTYu3BHe1fMmysXRYcVoo&#10;saGPkorL/sdpWKHZjHafbytz+Pq2dtSp7P2ktH7ud8spiEhd/A8/2luj4VUpuJ9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EjclxAAAANwAAAAPAAAAAAAAAAAA&#10;AAAAAKECAABkcnMvZG93bnJldi54bWxQSwUGAAAAAAQABAD5AAAAkgMAAAAA&#10;" strokecolor="black [3213]" strokeweight="1.5pt"/>
                    <v:line id="Line 79" o:spid="_x0000_s1078" style="position:absolute;visibility:visible" from="698,492" to="2261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w8sMMAAADcAAAADwAAAGRycy9kb3ducmV2LnhtbESPQWvCQBSE74X+h+UJ3urGFKSkrqKC&#10;rddGPfT2yD6zwezbsLsx8d+7BaHHYWa+YZbr0bbiRj40jhXMZxkI4srphmsFp+P+7QNEiMgaW8ek&#10;4E4B1qvXlyUW2g38Q7cy1iJBOBSowMTYFVKGypDFMHMdcfIuzluMSfpaao9DgttW5lm2kBYbTgsG&#10;O9oZqq5lbxX89tvov49yM5Tj7svk+7bq3Vmp6WTcfIKINMb/8LN90Are5zn8nUlHQK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cPLDDAAAA3AAAAA8AAAAAAAAAAAAA&#10;AAAAoQIAAGRycy9kb3ducmV2LnhtbFBLBQYAAAAABAAEAPkAAACRAwAAAAA=&#10;" strokecolor="black [3213]" strokeweight="1.5pt"/>
                    <v:line id="Line 80" o:spid="_x0000_s1079" style="position:absolute;visibility:visible" from="2273,480" to="2274,2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CZK8MAAADcAAAADwAAAGRycy9kb3ducmV2LnhtbESPwWrDMBBE74H+g9hCb7GcBEpxoxg3&#10;kKTXOskht8XaWqbWykhy7P59VSj0OMzMG2ZbzrYXd/Khc6xgleUgiBunO24VXM6H5QuIEJE19o5J&#10;wTcFKHcPiy0W2k38Qfc6tiJBOBSowMQ4FFKGxpDFkLmBOHmfzluMSfpWao9TgttervP8WVrsOC0Y&#10;HGhvqPmqR6vgNr5FfzrLaqrn/dGsD30zuqtST49z9Qoi0hz/w3/td61gs9rA75l0BOTu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QmSvDAAAA3AAAAA8AAAAAAAAAAAAA&#10;AAAAoQIAAGRycy9kb3ducmV2LnhtbFBLBQYAAAAABAAEAPkAAACRAwAAAAA=&#10;" strokecolor="black [3213]" strokeweight="1.5pt"/>
                    <v:rect id="Rectangle 81" o:spid="_x0000_s1080" style="position:absolute;left:505;top:1105;width:116;height:25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B0cIA&#10;AADcAAAADwAAAGRycy9kb3ducmV2LnhtbESPzYoCMRCE74LvEFrwphl/WGQ0igiCu3hx9AGaSc8P&#10;Jp0hic7s228WFvZYVNVX1O4wWCPe5EPrWMFinoEgLp1uuVbwuJ9nGxAhIms0jknBNwU47MejHeba&#10;9XyjdxFrkSAcclTQxNjlUoayIYth7jri5FXOW4xJ+lpqj32CWyOXWfYhLbacFhrs6NRQ+SxeVoG8&#10;F+d+Uxifua9ldTWfl1tFTqnpZDhuQUQa4n/4r33RClaLNfyeSUdA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PUHRwgAAANwAAAAPAAAAAAAAAAAAAAAAAJgCAABkcnMvZG93&#10;bnJldi54bWxQSwUGAAAAAAQABAD1AAAAhwMAAAAA&#10;" filled="f" stroked="f">
                      <v:textbox style="mso-fit-shape-to-text:t" inset="0,0,0,0">
                        <w:txbxContent>
                          <w:p w:rsidR="00802AB8" w:rsidRPr="00355557" w:rsidRDefault="00802AB8" w:rsidP="00581EDA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a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84" o:spid="_x0000_s1081" style="position:absolute;left:2394;top:1668;width:168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Mpmc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4WAE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DKZnEAAAA3AAAAA8AAAAAAAAAAAAAAAAAmAIAAGRycy9k&#10;b3ducmV2LnhtbFBLBQYAAAAABAAEAPUAAACJAwAAAAA=&#10;" filled="f" stroked="f">
                      <v:textbox inset="0,0,0,0">
                        <w:txbxContent>
                          <w:p w:rsidR="00802AB8" w:rsidRPr="00355557" w:rsidRDefault="00802AB8" w:rsidP="00581EDA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proofErr w:type="gramStart"/>
                            <w:r w:rsidRPr="00355557">
                              <w:rPr>
                                <w:rFonts w:asciiTheme="majorHAnsi" w:hAnsiTheme="majorHAnsi" w:cs="Arial"/>
                                <w:i/>
                                <w:iCs/>
                                <w:color w:val="000000"/>
                                <w:lang w:val="en-U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  <v:shape id="Freeform 192" o:spid="_x0000_s1082" style="position:absolute;left:680;top:512;width:1586;height:1583;visibility:visible;mso-wrap-style:square;v-text-anchor:top" coordsize="1586,1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jaMUA&#10;AADcAAAADwAAAGRycy9kb3ducmV2LnhtbESPQWvCQBSE7wX/w/IEL6KbKLQ2uooIglB6aFpoj4/s&#10;Mwlm34bsM8Z/3xUKPQ4z8w2z2Q2uUT11ofZsIJ0noIgLb2suDXx9HmcrUEGQLTaeycCdAuy2o6cN&#10;Ztbf+IP6XEoVIRwyNFCJtJnWoajIYZj7ljh6Z985lCi7UtsObxHuGr1IkmftsOa4UGFLh4qKS351&#10;kfJ+HM5Orv1+mr9O38QfvtOf3JjJeNivQQkN8h/+a5+sgWX6Ao8z8Qj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uyNoxQAAANwAAAAPAAAAAAAAAAAAAAAAAJgCAABkcnMv&#10;ZG93bnJldi54bWxQSwUGAAAAAAQABAD1AAAAigMAAAAA&#10;" path="m,1583l493,,1586,1092r,491l,1583xe" fillcolor="gray" strokecolor="black [3213]" strokeweight="1.5pt">
                      <v:path arrowok="t" o:connecttype="custom" o:connectlocs="0,1583;493,0;1586,1092;1586,1583;0,1583" o:connectangles="0,0,0,0,0"/>
                    </v:shape>
                  </v:group>
                  <w10:wrap type="tight"/>
                </v:group>
              </w:pict>
            </w:r>
          </w:p>
        </w:tc>
      </w:tr>
    </w:tbl>
    <w:p w:rsidR="00192AAF" w:rsidRDefault="00192AAF"/>
    <w:p w:rsidR="00192AAF" w:rsidRDefault="00192AAF" w:rsidP="00B021FB">
      <w:pPr>
        <w:pStyle w:val="Druh"/>
        <w:pBdr>
          <w:bottom w:val="single" w:sz="4" w:space="1" w:color="auto"/>
        </w:pBdr>
      </w:pPr>
    </w:p>
    <w:p w:rsidR="00136F5C" w:rsidRDefault="00136F5C" w:rsidP="00136F5C">
      <w:pPr>
        <w:pStyle w:val="VELKY"/>
        <w:rPr>
          <w:sz w:val="36"/>
          <w:szCs w:val="36"/>
        </w:rPr>
      </w:pPr>
    </w:p>
    <w:p w:rsidR="000434B2" w:rsidRDefault="000434B2" w:rsidP="00136F5C">
      <w:pPr>
        <w:pStyle w:val="VELKY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5760720" cy="366522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l="16701" t="21177" r="43284" b="33529"/>
                    <a:stretch/>
                  </pic:blipFill>
                  <pic:spPr bwMode="auto">
                    <a:xfrm>
                      <a:off x="0" y="0"/>
                      <a:ext cx="5760720" cy="3665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E61FF" w:rsidRDefault="00BE61FF" w:rsidP="00BE61FF">
      <w:pPr>
        <w:ind w:left="-851" w:right="-709"/>
      </w:pPr>
    </w:p>
    <w:p w:rsidR="000434B2" w:rsidRDefault="000434B2" w:rsidP="000434B2">
      <w:r>
        <w:t>Na základě údajů z tabulky se pokuste nalézt vztahy mezi počtem hran, počtem vrcholů a počtem stěn, který platí pro všechna tělesa bez otvorů (Eulerův vztah).</w:t>
      </w:r>
    </w:p>
    <w:p w:rsidR="00BE61FF" w:rsidRDefault="00BE61FF" w:rsidP="00BE61FF">
      <w:pPr>
        <w:ind w:left="-851" w:right="-709"/>
      </w:pPr>
    </w:p>
    <w:p w:rsidR="00BE61FF" w:rsidRDefault="00BE61FF" w:rsidP="00BE61FF">
      <w:r>
        <w:rPr>
          <w:noProof/>
        </w:rPr>
        <w:drawing>
          <wp:inline distT="0" distB="0" distL="0" distR="0">
            <wp:extent cx="5760386" cy="942975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l="18354" t="43488" r="34025" b="42647"/>
                    <a:stretch/>
                  </pic:blipFill>
                  <pic:spPr bwMode="auto">
                    <a:xfrm>
                      <a:off x="0" y="0"/>
                      <a:ext cx="5760720" cy="943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E61FF" w:rsidRDefault="00BE61FF" w:rsidP="00BE61FF"/>
    <w:p w:rsidR="000434B2" w:rsidRPr="000434B2" w:rsidRDefault="000434B2" w:rsidP="000434B2">
      <w:pPr>
        <w:pStyle w:val="Druh"/>
        <w:rPr>
          <w:b/>
          <w:bCs/>
          <w:sz w:val="24"/>
          <w:szCs w:val="24"/>
        </w:rPr>
      </w:pPr>
      <w:r w:rsidRPr="000434B2">
        <w:rPr>
          <w:b/>
          <w:bCs/>
          <w:sz w:val="24"/>
          <w:szCs w:val="24"/>
        </w:rPr>
        <w:t>Eulerův vztah znal již René Descartes (1596‒1650)</w:t>
      </w:r>
    </w:p>
    <w:p w:rsidR="000434B2" w:rsidRPr="000434B2" w:rsidRDefault="000434B2" w:rsidP="000434B2">
      <w:pPr>
        <w:pStyle w:val="Druh"/>
        <w:rPr>
          <w:b/>
          <w:bCs/>
          <w:sz w:val="24"/>
          <w:szCs w:val="24"/>
        </w:rPr>
      </w:pPr>
      <w:r w:rsidRPr="000434B2">
        <w:rPr>
          <w:b/>
          <w:bCs/>
          <w:i/>
          <w:iCs/>
          <w:sz w:val="24"/>
          <w:szCs w:val="24"/>
        </w:rPr>
        <w:t xml:space="preserve">v </w:t>
      </w:r>
      <w:r w:rsidRPr="000434B2">
        <w:rPr>
          <w:b/>
          <w:bCs/>
          <w:sz w:val="24"/>
          <w:szCs w:val="24"/>
        </w:rPr>
        <w:t>+</w:t>
      </w:r>
      <w:r w:rsidRPr="000434B2">
        <w:rPr>
          <w:b/>
          <w:bCs/>
          <w:i/>
          <w:iCs/>
          <w:sz w:val="24"/>
          <w:szCs w:val="24"/>
        </w:rPr>
        <w:t xml:space="preserve"> s = h </w:t>
      </w:r>
      <w:r w:rsidRPr="000434B2">
        <w:rPr>
          <w:b/>
          <w:bCs/>
          <w:sz w:val="24"/>
          <w:szCs w:val="24"/>
        </w:rPr>
        <w:t>+</w:t>
      </w:r>
      <w:r w:rsidRPr="000434B2">
        <w:rPr>
          <w:b/>
          <w:bCs/>
          <w:i/>
          <w:iCs/>
          <w:sz w:val="24"/>
          <w:szCs w:val="24"/>
        </w:rPr>
        <w:t xml:space="preserve"> </w:t>
      </w:r>
      <w:r w:rsidRPr="000434B2">
        <w:rPr>
          <w:b/>
          <w:bCs/>
          <w:sz w:val="24"/>
          <w:szCs w:val="24"/>
        </w:rPr>
        <w:t>2</w:t>
      </w:r>
    </w:p>
    <w:p w:rsidR="00136F5C" w:rsidRDefault="00136F5C" w:rsidP="00693DB3">
      <w:pPr>
        <w:pStyle w:val="Druh"/>
      </w:pPr>
      <w:bookmarkStart w:id="0" w:name="_GoBack"/>
      <w:bookmarkEnd w:id="0"/>
    </w:p>
    <w:sectPr w:rsidR="00136F5C" w:rsidSect="00626F09">
      <w:headerReference w:type="default" r:id="rId11"/>
      <w:pgSz w:w="11906" w:h="16838"/>
      <w:pgMar w:top="1417" w:right="1417" w:bottom="1135" w:left="1417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16CE" w:rsidRDefault="007416CE" w:rsidP="006014F3">
      <w:r>
        <w:separator/>
      </w:r>
    </w:p>
  </w:endnote>
  <w:endnote w:type="continuationSeparator" w:id="0">
    <w:p w:rsidR="007416CE" w:rsidRDefault="007416CE" w:rsidP="006014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16CE" w:rsidRDefault="007416CE" w:rsidP="006014F3">
      <w:r>
        <w:separator/>
      </w:r>
    </w:p>
  </w:footnote>
  <w:footnote w:type="continuationSeparator" w:id="0">
    <w:p w:rsidR="007416CE" w:rsidRDefault="007416CE" w:rsidP="006014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1D7F" w:rsidRDefault="00626F09" w:rsidP="00626F09">
    <w:pPr>
      <w:pStyle w:val="Zhlav"/>
      <w:jc w:val="center"/>
    </w:pPr>
    <w:r>
      <w:rPr>
        <w:noProof/>
      </w:rPr>
      <w:drawing>
        <wp:inline distT="0" distB="0" distL="0" distR="0">
          <wp:extent cx="4533900" cy="1011697"/>
          <wp:effectExtent l="19050" t="0" r="0" b="0"/>
          <wp:docPr id="3" name="obrázek 1" descr="C:\Users\uzivatel\Desktop\logolink_MSMT_VVV_hor_barva_cz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zivatel\Desktop\logolink_MSMT_VVV_hor_barva_cz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3900" cy="1011697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B1D7F" w:rsidRPr="007B65CC" w:rsidRDefault="004B1D7F" w:rsidP="007B65CC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05FD2"/>
    <w:multiLevelType w:val="hybridMultilevel"/>
    <w:tmpl w:val="09AE9BD6"/>
    <w:lvl w:ilvl="0" w:tplc="CE10F23C">
      <w:start w:val="1"/>
      <w:numFmt w:val="decimal"/>
      <w:pStyle w:val="cislovany"/>
      <w:lvlText w:val="%1."/>
      <w:lvlJc w:val="left"/>
      <w:pPr>
        <w:ind w:left="720" w:hanging="360"/>
      </w:pPr>
      <w:rPr>
        <w:rFonts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EC64364"/>
    <w:multiLevelType w:val="hybridMultilevel"/>
    <w:tmpl w:val="34588BD8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42C2BDA"/>
    <w:multiLevelType w:val="hybridMultilevel"/>
    <w:tmpl w:val="1B2E2342"/>
    <w:lvl w:ilvl="0" w:tplc="64E2A0BE">
      <w:start w:val="1"/>
      <w:numFmt w:val="decimal"/>
      <w:lvlText w:val="%1."/>
      <w:lvlJc w:val="left"/>
      <w:pPr>
        <w:ind w:left="750" w:hanging="39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B2262F0"/>
    <w:multiLevelType w:val="hybridMultilevel"/>
    <w:tmpl w:val="7B7EF81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C03339E"/>
    <w:multiLevelType w:val="hybridMultilevel"/>
    <w:tmpl w:val="F6B2C488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C754F28"/>
    <w:multiLevelType w:val="hybridMultilevel"/>
    <w:tmpl w:val="CF2C54D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6FA858F6"/>
    <w:multiLevelType w:val="hybridMultilevel"/>
    <w:tmpl w:val="31F01AAE"/>
    <w:lvl w:ilvl="0" w:tplc="040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B3D2DF3"/>
    <w:multiLevelType w:val="hybridMultilevel"/>
    <w:tmpl w:val="FC280F42"/>
    <w:lvl w:ilvl="0" w:tplc="BA5A8B36">
      <w:start w:val="1"/>
      <w:numFmt w:val="bullet"/>
      <w:pStyle w:val="odrazky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5"/>
  </w:num>
  <w:num w:numId="5">
    <w:abstractNumId w:val="7"/>
  </w:num>
  <w:num w:numId="6">
    <w:abstractNumId w:val="4"/>
  </w:num>
  <w:num w:numId="7">
    <w:abstractNumId w:val="0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stylePaneFormatFilter w:val="9001"/>
  <w:defaultTabStop w:val="708"/>
  <w:hyphenationZone w:val="425"/>
  <w:characterSpacingControl w:val="doNotCompress"/>
  <w:hdrShapeDefaults>
    <o:shapedefaults v:ext="edit" spidmax="13314"/>
  </w:hdrShapeDefaults>
  <w:footnotePr>
    <w:footnote w:id="-1"/>
    <w:footnote w:id="0"/>
  </w:footnotePr>
  <w:endnotePr>
    <w:endnote w:id="-1"/>
    <w:endnote w:id="0"/>
  </w:endnotePr>
  <w:compat/>
  <w:rsids>
    <w:rsidRoot w:val="009429D4"/>
    <w:rsid w:val="00003FC0"/>
    <w:rsid w:val="00005FF9"/>
    <w:rsid w:val="00036E3C"/>
    <w:rsid w:val="000434B2"/>
    <w:rsid w:val="00045A2B"/>
    <w:rsid w:val="000700B2"/>
    <w:rsid w:val="00073DE4"/>
    <w:rsid w:val="000800D3"/>
    <w:rsid w:val="000A7104"/>
    <w:rsid w:val="000A720E"/>
    <w:rsid w:val="000B19D0"/>
    <w:rsid w:val="000D14CA"/>
    <w:rsid w:val="000D47C4"/>
    <w:rsid w:val="000E3931"/>
    <w:rsid w:val="000E4966"/>
    <w:rsid w:val="000F46AB"/>
    <w:rsid w:val="00112ECE"/>
    <w:rsid w:val="00115684"/>
    <w:rsid w:val="001315AA"/>
    <w:rsid w:val="00133747"/>
    <w:rsid w:val="001353CC"/>
    <w:rsid w:val="00136F5C"/>
    <w:rsid w:val="00155974"/>
    <w:rsid w:val="00167907"/>
    <w:rsid w:val="00187481"/>
    <w:rsid w:val="00187754"/>
    <w:rsid w:val="001905A1"/>
    <w:rsid w:val="00191067"/>
    <w:rsid w:val="00192AAF"/>
    <w:rsid w:val="001A3B6F"/>
    <w:rsid w:val="001B38F3"/>
    <w:rsid w:val="001B4E25"/>
    <w:rsid w:val="001C08F2"/>
    <w:rsid w:val="001C54AA"/>
    <w:rsid w:val="001C54E7"/>
    <w:rsid w:val="001D4AE1"/>
    <w:rsid w:val="001E089C"/>
    <w:rsid w:val="001E4EF4"/>
    <w:rsid w:val="001F014B"/>
    <w:rsid w:val="001F4989"/>
    <w:rsid w:val="001F5E4E"/>
    <w:rsid w:val="001F7B4C"/>
    <w:rsid w:val="00203154"/>
    <w:rsid w:val="00223E32"/>
    <w:rsid w:val="00236566"/>
    <w:rsid w:val="002504A2"/>
    <w:rsid w:val="00266B93"/>
    <w:rsid w:val="002A066D"/>
    <w:rsid w:val="002A4DEA"/>
    <w:rsid w:val="002D2A21"/>
    <w:rsid w:val="002D614E"/>
    <w:rsid w:val="002E1E5A"/>
    <w:rsid w:val="002E466F"/>
    <w:rsid w:val="002F2816"/>
    <w:rsid w:val="003066D5"/>
    <w:rsid w:val="00316677"/>
    <w:rsid w:val="003173AE"/>
    <w:rsid w:val="00325E83"/>
    <w:rsid w:val="00335A45"/>
    <w:rsid w:val="00352AAE"/>
    <w:rsid w:val="00355557"/>
    <w:rsid w:val="00356E41"/>
    <w:rsid w:val="00356FF6"/>
    <w:rsid w:val="003610D9"/>
    <w:rsid w:val="003774EF"/>
    <w:rsid w:val="00390FA3"/>
    <w:rsid w:val="003B76A3"/>
    <w:rsid w:val="003C6660"/>
    <w:rsid w:val="003C6680"/>
    <w:rsid w:val="003D7F15"/>
    <w:rsid w:val="003E0157"/>
    <w:rsid w:val="003E5F80"/>
    <w:rsid w:val="003F54C7"/>
    <w:rsid w:val="00404415"/>
    <w:rsid w:val="004253F2"/>
    <w:rsid w:val="004307BB"/>
    <w:rsid w:val="00435D77"/>
    <w:rsid w:val="004407EE"/>
    <w:rsid w:val="00442878"/>
    <w:rsid w:val="00463CF6"/>
    <w:rsid w:val="0046514E"/>
    <w:rsid w:val="00472539"/>
    <w:rsid w:val="0047359F"/>
    <w:rsid w:val="00477789"/>
    <w:rsid w:val="0048116C"/>
    <w:rsid w:val="00490151"/>
    <w:rsid w:val="004B1D7F"/>
    <w:rsid w:val="004C17E9"/>
    <w:rsid w:val="004D57DD"/>
    <w:rsid w:val="004D7223"/>
    <w:rsid w:val="00514364"/>
    <w:rsid w:val="00552F32"/>
    <w:rsid w:val="00581EDA"/>
    <w:rsid w:val="00585AE9"/>
    <w:rsid w:val="005A11C2"/>
    <w:rsid w:val="005D1E21"/>
    <w:rsid w:val="005D36E3"/>
    <w:rsid w:val="005D5662"/>
    <w:rsid w:val="005F12A6"/>
    <w:rsid w:val="005F6FF1"/>
    <w:rsid w:val="006014F3"/>
    <w:rsid w:val="00621CDD"/>
    <w:rsid w:val="00622BA9"/>
    <w:rsid w:val="00626F09"/>
    <w:rsid w:val="00630EF4"/>
    <w:rsid w:val="00631F72"/>
    <w:rsid w:val="00644B14"/>
    <w:rsid w:val="00647AA4"/>
    <w:rsid w:val="006523A4"/>
    <w:rsid w:val="00655A95"/>
    <w:rsid w:val="00663C8D"/>
    <w:rsid w:val="00674095"/>
    <w:rsid w:val="00677547"/>
    <w:rsid w:val="00677747"/>
    <w:rsid w:val="00677D52"/>
    <w:rsid w:val="00693DB3"/>
    <w:rsid w:val="006B1A68"/>
    <w:rsid w:val="006B4FF8"/>
    <w:rsid w:val="006B724D"/>
    <w:rsid w:val="006E3F52"/>
    <w:rsid w:val="006F0E80"/>
    <w:rsid w:val="006F4DBF"/>
    <w:rsid w:val="00721039"/>
    <w:rsid w:val="00721A4E"/>
    <w:rsid w:val="007368F4"/>
    <w:rsid w:val="007379C9"/>
    <w:rsid w:val="007416CE"/>
    <w:rsid w:val="00742BD1"/>
    <w:rsid w:val="00745E94"/>
    <w:rsid w:val="00746F82"/>
    <w:rsid w:val="00747C18"/>
    <w:rsid w:val="00757C8B"/>
    <w:rsid w:val="00772114"/>
    <w:rsid w:val="00773996"/>
    <w:rsid w:val="007940A6"/>
    <w:rsid w:val="007957F5"/>
    <w:rsid w:val="007963C4"/>
    <w:rsid w:val="007A015A"/>
    <w:rsid w:val="007B19DF"/>
    <w:rsid w:val="007B65CC"/>
    <w:rsid w:val="007B737C"/>
    <w:rsid w:val="007C6E37"/>
    <w:rsid w:val="007F2E55"/>
    <w:rsid w:val="00802AB8"/>
    <w:rsid w:val="00814F45"/>
    <w:rsid w:val="008162FD"/>
    <w:rsid w:val="00837FEA"/>
    <w:rsid w:val="00840998"/>
    <w:rsid w:val="00842347"/>
    <w:rsid w:val="00844FE2"/>
    <w:rsid w:val="00851581"/>
    <w:rsid w:val="00856495"/>
    <w:rsid w:val="008731D4"/>
    <w:rsid w:val="008911C0"/>
    <w:rsid w:val="00893C05"/>
    <w:rsid w:val="00896BC0"/>
    <w:rsid w:val="008B5111"/>
    <w:rsid w:val="008B53CB"/>
    <w:rsid w:val="008C3DE7"/>
    <w:rsid w:val="008D223A"/>
    <w:rsid w:val="00901751"/>
    <w:rsid w:val="00906819"/>
    <w:rsid w:val="00926450"/>
    <w:rsid w:val="00935231"/>
    <w:rsid w:val="009427D1"/>
    <w:rsid w:val="009429D4"/>
    <w:rsid w:val="0094681A"/>
    <w:rsid w:val="00955928"/>
    <w:rsid w:val="0096195F"/>
    <w:rsid w:val="0096252A"/>
    <w:rsid w:val="00965019"/>
    <w:rsid w:val="00992F63"/>
    <w:rsid w:val="00995BDA"/>
    <w:rsid w:val="009C0400"/>
    <w:rsid w:val="009D6F53"/>
    <w:rsid w:val="009E038A"/>
    <w:rsid w:val="009E0647"/>
    <w:rsid w:val="009E07CF"/>
    <w:rsid w:val="009E57EC"/>
    <w:rsid w:val="00A0341D"/>
    <w:rsid w:val="00A30C85"/>
    <w:rsid w:val="00A31C08"/>
    <w:rsid w:val="00A42A62"/>
    <w:rsid w:val="00A442E9"/>
    <w:rsid w:val="00A551B7"/>
    <w:rsid w:val="00A552A6"/>
    <w:rsid w:val="00A57166"/>
    <w:rsid w:val="00A667D3"/>
    <w:rsid w:val="00A72B68"/>
    <w:rsid w:val="00A923CE"/>
    <w:rsid w:val="00A94C0E"/>
    <w:rsid w:val="00AA25D8"/>
    <w:rsid w:val="00AB5A77"/>
    <w:rsid w:val="00B021FB"/>
    <w:rsid w:val="00B06A9B"/>
    <w:rsid w:val="00B674BA"/>
    <w:rsid w:val="00B71938"/>
    <w:rsid w:val="00B84E0F"/>
    <w:rsid w:val="00B9542A"/>
    <w:rsid w:val="00BA512A"/>
    <w:rsid w:val="00BB0938"/>
    <w:rsid w:val="00BC55A4"/>
    <w:rsid w:val="00BD2E90"/>
    <w:rsid w:val="00BE1294"/>
    <w:rsid w:val="00BE5133"/>
    <w:rsid w:val="00BE61FF"/>
    <w:rsid w:val="00C02FCB"/>
    <w:rsid w:val="00C4022E"/>
    <w:rsid w:val="00C53437"/>
    <w:rsid w:val="00C77C78"/>
    <w:rsid w:val="00C95553"/>
    <w:rsid w:val="00CA478D"/>
    <w:rsid w:val="00CB2805"/>
    <w:rsid w:val="00CB7EB8"/>
    <w:rsid w:val="00CD0107"/>
    <w:rsid w:val="00CD07B2"/>
    <w:rsid w:val="00CD601D"/>
    <w:rsid w:val="00CE1F08"/>
    <w:rsid w:val="00CF3CBF"/>
    <w:rsid w:val="00D004DC"/>
    <w:rsid w:val="00D05893"/>
    <w:rsid w:val="00D20E8D"/>
    <w:rsid w:val="00D235ED"/>
    <w:rsid w:val="00D34ED5"/>
    <w:rsid w:val="00D77E65"/>
    <w:rsid w:val="00D83CD8"/>
    <w:rsid w:val="00D876E4"/>
    <w:rsid w:val="00D946FE"/>
    <w:rsid w:val="00DB768D"/>
    <w:rsid w:val="00DC18D3"/>
    <w:rsid w:val="00DD158B"/>
    <w:rsid w:val="00E31C07"/>
    <w:rsid w:val="00E44A72"/>
    <w:rsid w:val="00E45C4D"/>
    <w:rsid w:val="00E642A5"/>
    <w:rsid w:val="00E748F4"/>
    <w:rsid w:val="00EA3740"/>
    <w:rsid w:val="00EB3909"/>
    <w:rsid w:val="00EC397E"/>
    <w:rsid w:val="00EC66F3"/>
    <w:rsid w:val="00EE1D36"/>
    <w:rsid w:val="00EF1A36"/>
    <w:rsid w:val="00F01ADE"/>
    <w:rsid w:val="00F41730"/>
    <w:rsid w:val="00F57A98"/>
    <w:rsid w:val="00F63F4F"/>
    <w:rsid w:val="00F6740A"/>
    <w:rsid w:val="00F776D2"/>
    <w:rsid w:val="00F77EEF"/>
    <w:rsid w:val="00FA0D0A"/>
    <w:rsid w:val="00FA36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next w:val="Druh"/>
    <w:qFormat/>
    <w:rsid w:val="000800D3"/>
    <w:rPr>
      <w:sz w:val="22"/>
      <w:szCs w:val="22"/>
    </w:rPr>
  </w:style>
  <w:style w:type="paragraph" w:styleId="Nadpis1">
    <w:name w:val="heading 1"/>
    <w:basedOn w:val="Normln"/>
    <w:next w:val="Normln"/>
    <w:link w:val="Nadpis1Char"/>
    <w:qFormat/>
    <w:rsid w:val="005F6FF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5F6FF1"/>
    <w:rPr>
      <w:rFonts w:ascii="Cambria" w:hAnsi="Cambria" w:cs="Times New Roman"/>
      <w:b/>
      <w:bCs/>
      <w:color w:val="365F91"/>
      <w:sz w:val="28"/>
      <w:szCs w:val="28"/>
    </w:rPr>
  </w:style>
  <w:style w:type="paragraph" w:styleId="Zhlav">
    <w:name w:val="header"/>
    <w:basedOn w:val="Normln"/>
    <w:link w:val="ZhlavChar"/>
    <w:rsid w:val="006014F3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6014F3"/>
    <w:rPr>
      <w:rFonts w:cs="Times New Roman"/>
    </w:rPr>
  </w:style>
  <w:style w:type="paragraph" w:styleId="Zpat">
    <w:name w:val="footer"/>
    <w:basedOn w:val="Normln"/>
    <w:link w:val="ZpatChar"/>
    <w:rsid w:val="006014F3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rsid w:val="006014F3"/>
    <w:rPr>
      <w:rFonts w:cs="Times New Roman"/>
    </w:rPr>
  </w:style>
  <w:style w:type="paragraph" w:styleId="Textbubliny">
    <w:name w:val="Balloon Text"/>
    <w:basedOn w:val="Normln"/>
    <w:link w:val="TextbublinyChar"/>
    <w:semiHidden/>
    <w:rsid w:val="006014F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semiHidden/>
    <w:rsid w:val="006014F3"/>
    <w:rPr>
      <w:rFonts w:ascii="Tahoma" w:hAnsi="Tahoma" w:cs="Tahoma"/>
      <w:sz w:val="16"/>
      <w:szCs w:val="16"/>
    </w:rPr>
  </w:style>
  <w:style w:type="paragraph" w:customStyle="1" w:styleId="Odstavecseseznamem1">
    <w:name w:val="Odstavec se seznamem1"/>
    <w:basedOn w:val="Normln"/>
    <w:rsid w:val="006014F3"/>
    <w:pPr>
      <w:ind w:left="720"/>
      <w:contextualSpacing/>
    </w:pPr>
  </w:style>
  <w:style w:type="table" w:styleId="Mkatabulky">
    <w:name w:val="Table Grid"/>
    <w:basedOn w:val="Normlntabulka"/>
    <w:uiPriority w:val="59"/>
    <w:rsid w:val="006014F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textovodkaz">
    <w:name w:val="Hyperlink"/>
    <w:basedOn w:val="Standardnpsmoodstavce"/>
    <w:semiHidden/>
    <w:rsid w:val="004307BB"/>
    <w:rPr>
      <w:rFonts w:cs="Times New Roman"/>
      <w:color w:val="0000FF"/>
      <w:u w:val="single"/>
    </w:rPr>
  </w:style>
  <w:style w:type="character" w:styleId="Zvraznn">
    <w:name w:val="Emphasis"/>
    <w:basedOn w:val="Standardnpsmoodstavce"/>
    <w:qFormat/>
    <w:rsid w:val="00C02FCB"/>
    <w:rPr>
      <w:rFonts w:cs="Times New Roman"/>
      <w:i/>
      <w:iCs/>
    </w:rPr>
  </w:style>
  <w:style w:type="character" w:styleId="Sledovanodkaz">
    <w:name w:val="FollowedHyperlink"/>
    <w:basedOn w:val="Standardnpsmoodstavce"/>
    <w:semiHidden/>
    <w:rsid w:val="00C02FCB"/>
    <w:rPr>
      <w:rFonts w:cs="Times New Roman"/>
      <w:color w:val="800080"/>
      <w:u w:val="single"/>
    </w:rPr>
  </w:style>
  <w:style w:type="paragraph" w:customStyle="1" w:styleId="Druh">
    <w:name w:val="Druhý"/>
    <w:basedOn w:val="Normln"/>
    <w:rsid w:val="006B1A68"/>
    <w:pPr>
      <w:ind w:firstLine="397"/>
      <w:jc w:val="both"/>
    </w:pPr>
  </w:style>
  <w:style w:type="paragraph" w:customStyle="1" w:styleId="cislovany">
    <w:name w:val="cislovany"/>
    <w:basedOn w:val="Odstavecseseznamem1"/>
    <w:rsid w:val="007963C4"/>
    <w:pPr>
      <w:numPr>
        <w:numId w:val="7"/>
      </w:numPr>
      <w:ind w:left="397" w:hanging="397"/>
    </w:pPr>
  </w:style>
  <w:style w:type="paragraph" w:customStyle="1" w:styleId="odrazky">
    <w:name w:val="odrazky"/>
    <w:basedOn w:val="Odstavecseseznamem1"/>
    <w:rsid w:val="00893C05"/>
    <w:pPr>
      <w:numPr>
        <w:numId w:val="5"/>
      </w:numPr>
      <w:ind w:left="397" w:hanging="397"/>
    </w:pPr>
  </w:style>
  <w:style w:type="paragraph" w:customStyle="1" w:styleId="tucny">
    <w:name w:val="tucny"/>
    <w:basedOn w:val="Normln"/>
    <w:next w:val="Normln"/>
    <w:rsid w:val="00844FE2"/>
    <w:rPr>
      <w:b/>
    </w:rPr>
  </w:style>
  <w:style w:type="paragraph" w:customStyle="1" w:styleId="VELKY">
    <w:name w:val="VELKY"/>
    <w:basedOn w:val="Normln"/>
    <w:rsid w:val="00745E94"/>
    <w:rPr>
      <w:b/>
      <w:caps/>
      <w:sz w:val="28"/>
      <w:szCs w:val="28"/>
    </w:rPr>
  </w:style>
  <w:style w:type="paragraph" w:customStyle="1" w:styleId="Tabulka">
    <w:name w:val="Tabulka"/>
    <w:basedOn w:val="Normln"/>
    <w:link w:val="TabulkaChar"/>
    <w:qFormat/>
    <w:rsid w:val="001A3B6F"/>
    <w:pPr>
      <w:jc w:val="center"/>
    </w:pPr>
    <w:rPr>
      <w:rFonts w:ascii="Arial" w:eastAsia="Calibri" w:hAnsi="Arial" w:cs="Arial"/>
      <w:b/>
      <w:color w:val="000000"/>
      <w:sz w:val="28"/>
      <w:szCs w:val="28"/>
      <w:lang w:eastAsia="en-US"/>
    </w:rPr>
  </w:style>
  <w:style w:type="paragraph" w:customStyle="1" w:styleId="loha">
    <w:name w:val="Úloha"/>
    <w:basedOn w:val="Normln"/>
    <w:link w:val="lohaChar"/>
    <w:qFormat/>
    <w:rsid w:val="001A3B6F"/>
    <w:pPr>
      <w:spacing w:before="120" w:line="276" w:lineRule="auto"/>
    </w:pPr>
    <w:rPr>
      <w:rFonts w:eastAsia="Calibri"/>
      <w:lang w:eastAsia="en-US"/>
    </w:rPr>
  </w:style>
  <w:style w:type="character" w:customStyle="1" w:styleId="TabulkaChar">
    <w:name w:val="Tabulka Char"/>
    <w:basedOn w:val="Standardnpsmoodstavce"/>
    <w:link w:val="Tabulka"/>
    <w:rsid w:val="001A3B6F"/>
    <w:rPr>
      <w:rFonts w:ascii="Arial" w:eastAsia="Calibri" w:hAnsi="Arial" w:cs="Arial"/>
      <w:b/>
      <w:color w:val="000000"/>
      <w:sz w:val="28"/>
      <w:szCs w:val="28"/>
      <w:lang w:eastAsia="en-US"/>
    </w:rPr>
  </w:style>
  <w:style w:type="character" w:customStyle="1" w:styleId="lohaChar">
    <w:name w:val="Úloha Char"/>
    <w:basedOn w:val="Standardnpsmoodstavce"/>
    <w:link w:val="loha"/>
    <w:rsid w:val="001A3B6F"/>
    <w:rPr>
      <w:rFonts w:ascii="Calibri" w:eastAsia="Calibri" w:hAnsi="Calibri" w:cs="Times New Roman"/>
      <w:sz w:val="22"/>
      <w:szCs w:val="22"/>
      <w:lang w:eastAsia="en-US"/>
    </w:rPr>
  </w:style>
  <w:style w:type="character" w:styleId="Zstupntext">
    <w:name w:val="Placeholder Text"/>
    <w:basedOn w:val="Standardnpsmoodstavce"/>
    <w:uiPriority w:val="99"/>
    <w:semiHidden/>
    <w:rsid w:val="00A442E9"/>
    <w:rPr>
      <w:color w:val="808080"/>
    </w:rPr>
  </w:style>
  <w:style w:type="paragraph" w:styleId="Normlnweb">
    <w:name w:val="Normal (Web)"/>
    <w:basedOn w:val="Normln"/>
    <w:uiPriority w:val="99"/>
    <w:semiHidden/>
    <w:unhideWhenUsed/>
    <w:rsid w:val="000434B2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va.zelendova\Desktop\Agresivni_cislo_EZ_HL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9E5996C-C2B0-4F14-812C-DD5F42EDE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Agresivni_cislo_EZ_HL</Template>
  <TotalTime>0</TotalTime>
  <Pages>2</Pages>
  <Words>98</Words>
  <Characters>579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Údaje potřebné k zavěšení aktivity</vt:lpstr>
    </vt:vector>
  </TitlesOfParts>
  <Company>NUOV</Company>
  <LinksUpToDate>false</LinksUpToDate>
  <CharactersWithSpaces>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Údaje potřebné k zavěšení aktivity</dc:title>
  <dc:creator>Zelendová Eva</dc:creator>
  <cp:lastModifiedBy>uzivatel</cp:lastModifiedBy>
  <cp:revision>2</cp:revision>
  <cp:lastPrinted>2015-01-28T11:56:00Z</cp:lastPrinted>
  <dcterms:created xsi:type="dcterms:W3CDTF">2017-01-10T12:48:00Z</dcterms:created>
  <dcterms:modified xsi:type="dcterms:W3CDTF">2017-01-10T12:48:00Z</dcterms:modified>
</cp:coreProperties>
</file>